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11D9F1F0" w:rsidR="0013671E" w:rsidRPr="001117BD" w:rsidRDefault="00C7103C">
      <w:pPr>
        <w:pStyle w:val="CRCoverPage"/>
        <w:tabs>
          <w:tab w:val="right" w:pos="9639"/>
        </w:tabs>
        <w:spacing w:after="0"/>
        <w:rPr>
          <w:b/>
          <w:i/>
          <w:sz w:val="28"/>
          <w:lang w:val="en-US"/>
        </w:rPr>
      </w:pPr>
      <w:r w:rsidRPr="001117BD">
        <w:rPr>
          <w:b/>
          <w:sz w:val="24"/>
        </w:rPr>
        <w:t>3GPP TSG-</w:t>
      </w:r>
      <w:fldSimple w:instr=" DOCPROPERTY  TSG/WGRef  \* MERGEFORMAT ">
        <w:r w:rsidRPr="001117BD">
          <w:rPr>
            <w:b/>
            <w:sz w:val="24"/>
          </w:rPr>
          <w:t>WG4</w:t>
        </w:r>
      </w:fldSimple>
      <w:r w:rsidRPr="001117BD">
        <w:rPr>
          <w:b/>
          <w:sz w:val="24"/>
        </w:rPr>
        <w:t xml:space="preserve"> Meeting #</w:t>
      </w:r>
      <w:fldSimple w:instr=" DOCPROPERTY  MtgSeq  \* MERGEFORMAT ">
        <w:r w:rsidRPr="001117BD">
          <w:rPr>
            <w:b/>
            <w:sz w:val="24"/>
          </w:rPr>
          <w:t xml:space="preserve"> 11</w:t>
        </w:r>
        <w:r w:rsidR="004A1BDB" w:rsidRPr="001117BD">
          <w:rPr>
            <w:b/>
            <w:sz w:val="24"/>
          </w:rPr>
          <w:t>6</w:t>
        </w:r>
      </w:fldSimple>
      <w:r w:rsidRPr="001117BD">
        <w:rPr>
          <w:b/>
          <w:i/>
          <w:sz w:val="28"/>
        </w:rPr>
        <w:tab/>
      </w:r>
      <w:r w:rsidR="009A4DF3" w:rsidRPr="009A4DF3">
        <w:rPr>
          <w:b/>
          <w:iCs/>
          <w:sz w:val="28"/>
        </w:rPr>
        <w:t>R4-2511487</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745DD788" w:rsidR="0013671E" w:rsidRDefault="00405094">
            <w:pPr>
              <w:pStyle w:val="CRCoverPage"/>
              <w:spacing w:after="0"/>
              <w:jc w:val="center"/>
            </w:pPr>
            <w:r>
              <w:rPr>
                <w:b/>
                <w:sz w:val="28"/>
              </w:rPr>
              <w:t>6000</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fldSimple w:instr=" DOCPROPERTY  Version  \* MERGEFORMAT ">
              <w:r>
                <w:rPr>
                  <w:b/>
                  <w:sz w:val="28"/>
                </w:rPr>
                <w:t>18.</w:t>
              </w:r>
              <w:r w:rsidR="00A62A36">
                <w:rPr>
                  <w:b/>
                  <w:sz w:val="28"/>
                  <w:lang w:val="sv-SE"/>
                </w:rPr>
                <w:t>10</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668728FC" w:rsidR="0013671E" w:rsidRPr="009C0B0C" w:rsidRDefault="00B216AF">
            <w:pPr>
              <w:pStyle w:val="CRCoverPage"/>
              <w:spacing w:after="0"/>
              <w:ind w:left="100"/>
              <w:rPr>
                <w:bCs/>
                <w:lang w:val="en-SE"/>
              </w:rPr>
            </w:pPr>
            <w:r w:rsidRPr="009C0B0C">
              <w:rPr>
                <w:bCs/>
                <w:lang w:val="en-US" w:eastAsia="ko-KR"/>
              </w:rPr>
              <w:t xml:space="preserve">maintenance CR on PDCCH </w:t>
            </w:r>
            <w:r w:rsidR="009C0B0C" w:rsidRPr="009C0B0C">
              <w:rPr>
                <w:bCs/>
                <w:lang w:val="en-US" w:eastAsia="ko-KR"/>
              </w:rPr>
              <w:t>order-based</w:t>
            </w:r>
            <w:r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624DB29F"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Pr="0055195A"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F70E" w14:textId="77777777" w:rsidR="00180DDA" w:rsidRDefault="00180DDA">
      <w:pPr>
        <w:spacing w:after="0"/>
      </w:pPr>
      <w:r>
        <w:separator/>
      </w:r>
    </w:p>
  </w:endnote>
  <w:endnote w:type="continuationSeparator" w:id="0">
    <w:p w14:paraId="7E4AC3EB" w14:textId="77777777" w:rsidR="00180DDA" w:rsidRDefault="0018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D95" w14:textId="77777777" w:rsidR="00180DDA" w:rsidRDefault="00180DDA">
      <w:pPr>
        <w:spacing w:after="0"/>
      </w:pPr>
      <w:r>
        <w:separator/>
      </w:r>
    </w:p>
  </w:footnote>
  <w:footnote w:type="continuationSeparator" w:id="0">
    <w:p w14:paraId="10702182" w14:textId="77777777" w:rsidR="00180DDA" w:rsidRDefault="0018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117BD"/>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05094"/>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A45A6"/>
    <w:rsid w:val="008B46E5"/>
    <w:rsid w:val="008D3CCC"/>
    <w:rsid w:val="008D5AEB"/>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4DF3"/>
    <w:rsid w:val="009A5753"/>
    <w:rsid w:val="009A579D"/>
    <w:rsid w:val="009C0B0C"/>
    <w:rsid w:val="009E2E14"/>
    <w:rsid w:val="009E3297"/>
    <w:rsid w:val="009F734F"/>
    <w:rsid w:val="00A02E28"/>
    <w:rsid w:val="00A246B6"/>
    <w:rsid w:val="00A30F1F"/>
    <w:rsid w:val="00A42A42"/>
    <w:rsid w:val="00A47E70"/>
    <w:rsid w:val="00A50CF0"/>
    <w:rsid w:val="00A62A36"/>
    <w:rsid w:val="00A7671C"/>
    <w:rsid w:val="00A84ADB"/>
    <w:rsid w:val="00A8750F"/>
    <w:rsid w:val="00A97DEE"/>
    <w:rsid w:val="00AA2CBC"/>
    <w:rsid w:val="00AC3CE1"/>
    <w:rsid w:val="00AC5820"/>
    <w:rsid w:val="00AD1CD8"/>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5451"/>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C2BC2"/>
    <w:rsid w:val="00DE34CF"/>
    <w:rsid w:val="00DF5B9F"/>
    <w:rsid w:val="00E13F3D"/>
    <w:rsid w:val="00E34898"/>
    <w:rsid w:val="00E461C1"/>
    <w:rsid w:val="00EB09B7"/>
    <w:rsid w:val="00EE471F"/>
    <w:rsid w:val="00EE7D7C"/>
    <w:rsid w:val="00EF4221"/>
    <w:rsid w:val="00F041AA"/>
    <w:rsid w:val="00F22537"/>
    <w:rsid w:val="00F25D98"/>
    <w:rsid w:val="00F300FB"/>
    <w:rsid w:val="00F32B87"/>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3.xml><?xml version="1.0" encoding="utf-8"?>
<ds:datastoreItem xmlns:ds="http://schemas.openxmlformats.org/officeDocument/2006/customXml" ds:itemID="{14E92D73-935D-437D-A86E-B2A2728DA768}">
  <ds:schemaRefs>
    <ds:schemaRef ds:uri="http://www.w3.org/XML/1998/namespace"/>
    <ds:schemaRef ds:uri="http://purl.org/dc/dcmitype/"/>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321</Words>
  <Characters>2421</Characters>
  <Application>Microsoft Office Word</Application>
  <DocSecurity>0</DocSecurity>
  <Lines>20</Lines>
  <Paragraphs>5</Paragraphs>
  <ScaleCrop>false</ScaleCrop>
  <Company>3GPP Support Team</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29</cp:revision>
  <cp:lastPrinted>2411-12-31T22:59:00Z</cp:lastPrinted>
  <dcterms:created xsi:type="dcterms:W3CDTF">2025-08-15T03:05:00Z</dcterms:created>
  <dcterms:modified xsi:type="dcterms:W3CDTF">2025-08-15T17:35:00Z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